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A5FD0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PAGRAVE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9DA76B9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Hethersett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Gentleman.</w:t>
      </w:r>
    </w:p>
    <w:p w14:paraId="1D09479D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0D128D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8D6DC1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Kyrkeby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 plaint of debt against him.</w:t>
      </w:r>
    </w:p>
    <w:p w14:paraId="64B890B4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7943285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62C5B9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4826E6" w14:textId="77777777" w:rsidR="00DC52CF" w:rsidRDefault="00DC52CF" w:rsidP="00DC52C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May 2021</w:t>
      </w:r>
    </w:p>
    <w:p w14:paraId="6AA6EF1A" w14:textId="77777777" w:rsidR="00BA00AB" w:rsidRPr="00DC52CF" w:rsidRDefault="00BA00AB" w:rsidP="00DC52CF"/>
    <w:sectPr w:rsidR="00BA00AB" w:rsidRPr="00DC52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9150C" w14:textId="77777777" w:rsidR="00DC52CF" w:rsidRDefault="00DC52CF" w:rsidP="009139A6">
      <w:r>
        <w:separator/>
      </w:r>
    </w:p>
  </w:endnote>
  <w:endnote w:type="continuationSeparator" w:id="0">
    <w:p w14:paraId="08142B5D" w14:textId="77777777" w:rsidR="00DC52CF" w:rsidRDefault="00DC52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8C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FD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775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FB62D" w14:textId="77777777" w:rsidR="00DC52CF" w:rsidRDefault="00DC52CF" w:rsidP="009139A6">
      <w:r>
        <w:separator/>
      </w:r>
    </w:p>
  </w:footnote>
  <w:footnote w:type="continuationSeparator" w:id="0">
    <w:p w14:paraId="6A656ED1" w14:textId="77777777" w:rsidR="00DC52CF" w:rsidRDefault="00DC52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655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1F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A9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C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52C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57439"/>
  <w15:chartTrackingRefBased/>
  <w15:docId w15:val="{35CAEA91-8F47-45E8-9D8B-D65B863E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52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2021-07-08T19:26:00Z</dcterms:created>
  <dcterms:modified xsi:type="dcterms:W3CDTF">2021-07-08T19:26:00Z</dcterms:modified>
</cp:coreProperties>
</file>